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3217D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BABBE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fl.1482-3)</w:t>
      </w:r>
    </w:p>
    <w:p w14:paraId="61A86E0F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15931164" w14:textId="77777777" w:rsidR="0079092A" w:rsidRDefault="0079092A" w:rsidP="0079092A">
      <w:pPr>
        <w:pStyle w:val="NoSpacing"/>
        <w:rPr>
          <w:rFonts w:cs="Times New Roman"/>
          <w:szCs w:val="24"/>
        </w:rPr>
      </w:pPr>
    </w:p>
    <w:p w14:paraId="460ED7EF" w14:textId="77777777" w:rsidR="0079092A" w:rsidRDefault="0079092A" w:rsidP="0079092A">
      <w:pPr>
        <w:pStyle w:val="NoSpacing"/>
        <w:rPr>
          <w:rFonts w:cs="Times New Roman"/>
          <w:szCs w:val="24"/>
        </w:rPr>
      </w:pPr>
    </w:p>
    <w:p w14:paraId="427EC4EA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He was Principal of Hert Hall.</w:t>
      </w:r>
    </w:p>
    <w:p w14:paraId="14551DBA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p.9)</w:t>
      </w:r>
    </w:p>
    <w:p w14:paraId="20621E72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was Proctor of Exeter College.</w:t>
      </w:r>
    </w:p>
    <w:p w14:paraId="6F36C5E4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2352AACD" w14:textId="77777777" w:rsidR="0079092A" w:rsidRDefault="0079092A" w:rsidP="0079092A">
      <w:pPr>
        <w:pStyle w:val="NoSpacing"/>
        <w:rPr>
          <w:rFonts w:cs="Times New Roman"/>
          <w:szCs w:val="24"/>
        </w:rPr>
      </w:pPr>
    </w:p>
    <w:p w14:paraId="356F2E66" w14:textId="77777777" w:rsidR="0079092A" w:rsidRDefault="0079092A" w:rsidP="0079092A">
      <w:pPr>
        <w:pStyle w:val="NoSpacing"/>
        <w:rPr>
          <w:rFonts w:cs="Times New Roman"/>
          <w:szCs w:val="24"/>
        </w:rPr>
      </w:pPr>
    </w:p>
    <w:p w14:paraId="0553D42D" w14:textId="77777777" w:rsidR="0079092A" w:rsidRDefault="0079092A" w:rsidP="007909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2024</w:t>
      </w:r>
    </w:p>
    <w:p w14:paraId="32CDFC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EC7D7" w14:textId="77777777" w:rsidR="0079092A" w:rsidRDefault="0079092A" w:rsidP="009139A6">
      <w:r>
        <w:separator/>
      </w:r>
    </w:p>
  </w:endnote>
  <w:endnote w:type="continuationSeparator" w:id="0">
    <w:p w14:paraId="6FA47C77" w14:textId="77777777" w:rsidR="0079092A" w:rsidRDefault="007909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58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CAE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2D1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6B1CD" w14:textId="77777777" w:rsidR="0079092A" w:rsidRDefault="0079092A" w:rsidP="009139A6">
      <w:r>
        <w:separator/>
      </w:r>
    </w:p>
  </w:footnote>
  <w:footnote w:type="continuationSeparator" w:id="0">
    <w:p w14:paraId="18A9D0E4" w14:textId="77777777" w:rsidR="0079092A" w:rsidRDefault="007909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906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5BB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74B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2A"/>
    <w:rsid w:val="000666E0"/>
    <w:rsid w:val="002510B7"/>
    <w:rsid w:val="00270799"/>
    <w:rsid w:val="005C130B"/>
    <w:rsid w:val="0079092A"/>
    <w:rsid w:val="00826F5C"/>
    <w:rsid w:val="009139A6"/>
    <w:rsid w:val="009411C2"/>
    <w:rsid w:val="009448BB"/>
    <w:rsid w:val="00947624"/>
    <w:rsid w:val="00A3176C"/>
    <w:rsid w:val="00AC5E5E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13386"/>
  <w15:chartTrackingRefBased/>
  <w15:docId w15:val="{A845F6F5-1846-4373-9C05-75E35826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2024-10-26T20:00:00Z</dcterms:created>
  <dcterms:modified xsi:type="dcterms:W3CDTF">2024-10-26T20:01:00Z</dcterms:modified>
</cp:coreProperties>
</file>